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B16EC" w14:textId="1AB1136E" w:rsidR="00220EF2" w:rsidRPr="00C9146F" w:rsidRDefault="00220EF2" w:rsidP="003B27B4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C9146F">
        <w:rPr>
          <w:rFonts w:ascii="Arial" w:hAnsi="Arial" w:cs="Arial"/>
          <w:b/>
          <w:i/>
          <w:sz w:val="20"/>
          <w:szCs w:val="20"/>
        </w:rPr>
        <w:t>Priloga 8</w:t>
      </w:r>
    </w:p>
    <w:p w14:paraId="0936B4C7" w14:textId="340900B4" w:rsidR="003F3D57" w:rsidRPr="005C140C" w:rsidRDefault="003F3D57" w:rsidP="003F3D57">
      <w:pPr>
        <w:rPr>
          <w:rFonts w:ascii="Arial" w:hAnsi="Arial" w:cs="Arial"/>
          <w:sz w:val="20"/>
          <w:szCs w:val="20"/>
        </w:rPr>
      </w:pPr>
      <w:bookmarkStart w:id="0" w:name="_GoBack"/>
      <w:r w:rsidRPr="005C140C">
        <w:rPr>
          <w:rFonts w:ascii="Arial" w:hAnsi="Arial" w:cs="Arial"/>
          <w:sz w:val="20"/>
          <w:szCs w:val="20"/>
        </w:rPr>
        <w:t>ŠT. ODOS:</w:t>
      </w:r>
      <w:r w:rsidRPr="005C140C">
        <w:rPr>
          <w:rFonts w:ascii="Arial" w:hAnsi="Arial" w:cs="Arial"/>
          <w:sz w:val="20"/>
          <w:szCs w:val="20"/>
        </w:rPr>
        <w:tab/>
      </w:r>
      <w:r w:rsidRPr="005C140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C140C">
        <w:rPr>
          <w:rFonts w:ascii="Arial" w:hAnsi="Arial" w:cs="Arial"/>
          <w:sz w:val="20"/>
          <w:szCs w:val="20"/>
        </w:rPr>
        <w:t>4301</w:t>
      </w:r>
      <w:r w:rsidR="00404FDB">
        <w:rPr>
          <w:rFonts w:ascii="Arial" w:hAnsi="Arial" w:cs="Arial"/>
          <w:sz w:val="20"/>
          <w:szCs w:val="20"/>
        </w:rPr>
        <w:t>-0</w:t>
      </w:r>
      <w:r w:rsidRPr="005C140C">
        <w:rPr>
          <w:rFonts w:ascii="Arial" w:hAnsi="Arial" w:cs="Arial"/>
          <w:sz w:val="20"/>
          <w:szCs w:val="20"/>
        </w:rPr>
        <w:t>0</w:t>
      </w:r>
      <w:r w:rsidR="003A621F">
        <w:rPr>
          <w:rFonts w:ascii="Arial" w:hAnsi="Arial" w:cs="Arial"/>
          <w:sz w:val="20"/>
          <w:szCs w:val="20"/>
        </w:rPr>
        <w:t>6</w:t>
      </w:r>
      <w:r w:rsidRPr="005C140C">
        <w:rPr>
          <w:rFonts w:ascii="Arial" w:hAnsi="Arial" w:cs="Arial"/>
          <w:sz w:val="20"/>
          <w:szCs w:val="20"/>
        </w:rPr>
        <w:t>/202</w:t>
      </w:r>
      <w:r w:rsidR="00404FDB">
        <w:rPr>
          <w:rFonts w:ascii="Arial" w:hAnsi="Arial" w:cs="Arial"/>
          <w:sz w:val="20"/>
          <w:szCs w:val="20"/>
        </w:rPr>
        <w:t>2</w:t>
      </w:r>
    </w:p>
    <w:p w14:paraId="12C1E859" w14:textId="4DB611B0" w:rsidR="003F3D57" w:rsidRPr="005C140C" w:rsidRDefault="003F3D57" w:rsidP="003F3D57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>ŠT. JAVNEGA RAZPISA:</w:t>
      </w:r>
      <w:r w:rsidRPr="005C140C">
        <w:rPr>
          <w:rFonts w:ascii="Arial" w:hAnsi="Arial" w:cs="Arial"/>
          <w:sz w:val="20"/>
          <w:szCs w:val="20"/>
        </w:rPr>
        <w:tab/>
        <w:t>202</w:t>
      </w:r>
      <w:r w:rsidR="00404FDB">
        <w:rPr>
          <w:rFonts w:ascii="Arial" w:hAnsi="Arial" w:cs="Arial"/>
          <w:sz w:val="20"/>
          <w:szCs w:val="20"/>
        </w:rPr>
        <w:t>2-</w:t>
      </w:r>
      <w:r w:rsidR="003A621F">
        <w:rPr>
          <w:rFonts w:ascii="Arial" w:hAnsi="Arial" w:cs="Arial"/>
          <w:sz w:val="20"/>
          <w:szCs w:val="20"/>
        </w:rPr>
        <w:t>130</w:t>
      </w:r>
    </w:p>
    <w:p w14:paraId="33FB5EB2" w14:textId="1E083F85" w:rsidR="003F3D57" w:rsidRPr="005C140C" w:rsidRDefault="003F3D57" w:rsidP="003F3D57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 xml:space="preserve">DATUM: </w:t>
      </w:r>
      <w:r w:rsidRPr="005C140C">
        <w:rPr>
          <w:rFonts w:ascii="Arial" w:hAnsi="Arial" w:cs="Arial"/>
          <w:sz w:val="20"/>
          <w:szCs w:val="20"/>
        </w:rPr>
        <w:tab/>
      </w:r>
      <w:r w:rsidRPr="005C140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3A621F">
        <w:rPr>
          <w:rFonts w:ascii="Arial" w:hAnsi="Arial" w:cs="Arial"/>
          <w:sz w:val="20"/>
          <w:szCs w:val="20"/>
        </w:rPr>
        <w:t>18.3</w:t>
      </w:r>
      <w:r w:rsidR="00404FDB">
        <w:rPr>
          <w:rFonts w:ascii="Arial" w:hAnsi="Arial" w:cs="Arial"/>
          <w:sz w:val="20"/>
          <w:szCs w:val="20"/>
        </w:rPr>
        <w:t>.2022</w:t>
      </w:r>
    </w:p>
    <w:bookmarkEnd w:id="0"/>
    <w:p w14:paraId="2D135F26" w14:textId="77777777" w:rsidR="00FA6276" w:rsidRPr="00E061A3" w:rsidRDefault="00FA6276" w:rsidP="00FA6276">
      <w:pPr>
        <w:pStyle w:val="Pripombabesedilo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22F9881D" w14:textId="77777777" w:rsidR="002C5107" w:rsidRPr="007B01D8" w:rsidRDefault="002C5107" w:rsidP="002C5107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5469D708" w14:textId="7907AED7" w:rsidR="002C5107" w:rsidRPr="007B01D8" w:rsidRDefault="002C5107" w:rsidP="002C5107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7B01D8">
        <w:rPr>
          <w:rFonts w:ascii="Arial" w:hAnsi="Arial" w:cs="Arial"/>
          <w:b/>
          <w:sz w:val="22"/>
          <w:szCs w:val="22"/>
        </w:rPr>
        <w:t>POOBLASTILO SODELUJOČEGA PODJETJA</w:t>
      </w:r>
    </w:p>
    <w:p w14:paraId="7B6B3FA5" w14:textId="50056782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7A60BAF8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5C7592CD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>Naziv sodelujočega podjetja: __________________________________________________</w:t>
      </w:r>
    </w:p>
    <w:p w14:paraId="258DB809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48DA0AE2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>Naslov/sedež sodelujočega podjetja: ____________________________________________</w:t>
      </w:r>
    </w:p>
    <w:p w14:paraId="6FE0633B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0E4BB431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094C62B1" w14:textId="77777777" w:rsidR="002C5107" w:rsidRPr="007B01D8" w:rsidRDefault="002C5107" w:rsidP="002C5107">
      <w:pPr>
        <w:pStyle w:val="Naslov1"/>
        <w:spacing w:before="120"/>
        <w:jc w:val="center"/>
        <w:rPr>
          <w:rFonts w:cs="Arial"/>
          <w:sz w:val="22"/>
          <w:szCs w:val="22"/>
        </w:rPr>
      </w:pPr>
      <w:r w:rsidRPr="007B01D8">
        <w:rPr>
          <w:rFonts w:cs="Arial"/>
          <w:sz w:val="22"/>
          <w:szCs w:val="22"/>
        </w:rPr>
        <w:t>za pridobitev podatkov</w:t>
      </w:r>
    </w:p>
    <w:p w14:paraId="5272DE31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1BC2D8FE" w14:textId="77777777" w:rsidR="002C5107" w:rsidRPr="00404FDB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4E4608BC" w14:textId="77777777" w:rsidR="00404FDB" w:rsidRPr="00404FDB" w:rsidRDefault="00404FDB" w:rsidP="00404FDB">
      <w:pPr>
        <w:jc w:val="both"/>
        <w:rPr>
          <w:rFonts w:ascii="Arial" w:hAnsi="Arial" w:cs="Arial"/>
          <w:sz w:val="22"/>
          <w:szCs w:val="22"/>
        </w:rPr>
      </w:pPr>
      <w:r w:rsidRPr="00404FDB">
        <w:rPr>
          <w:rFonts w:ascii="Arial" w:hAnsi="Arial" w:cs="Arial"/>
          <w:sz w:val="22"/>
          <w:szCs w:val="22"/>
        </w:rPr>
        <w:t xml:space="preserve">Podpisani zakoniti zastopnik __________________________________________________ sodelujočega podjetja, dovoljujem naročniku Zavod Republike Slovenije za blagovne rezerve, Dunajska cesta 106, 1000 Ljubljana, da lahko za namene objavljenega javnega naročila na portalu javnih naročil in v Uradnem listu EU, pridobi podatke iz uradnih evidenc državnih organov, organov lokalnih skupnosti in nosilcev javnega pooblastila za nas kot glavnega ponudnika ali </w:t>
      </w:r>
      <w:proofErr w:type="spellStart"/>
      <w:r w:rsidRPr="00404FDB">
        <w:rPr>
          <w:rFonts w:ascii="Arial" w:hAnsi="Arial" w:cs="Arial"/>
          <w:sz w:val="22"/>
          <w:szCs w:val="22"/>
        </w:rPr>
        <w:t>soponudnika</w:t>
      </w:r>
      <w:proofErr w:type="spellEnd"/>
      <w:r w:rsidRPr="00404FDB">
        <w:rPr>
          <w:rFonts w:ascii="Arial" w:hAnsi="Arial" w:cs="Arial"/>
          <w:sz w:val="22"/>
          <w:szCs w:val="22"/>
        </w:rPr>
        <w:t xml:space="preserve"> ali podizvajalca.</w:t>
      </w:r>
    </w:p>
    <w:p w14:paraId="40FD3574" w14:textId="77777777" w:rsidR="002C5107" w:rsidRPr="00404FDB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4CF87C3B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10B8DA0B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1E91A28D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5415CACC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  <w:t xml:space="preserve"> </w:t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  <w:t>___________________________________</w:t>
      </w:r>
    </w:p>
    <w:p w14:paraId="3C86FB6A" w14:textId="410B641C" w:rsidR="002C5107" w:rsidRPr="007B01D8" w:rsidRDefault="002C5107" w:rsidP="00404FDB">
      <w:pPr>
        <w:jc w:val="both"/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  <w:t xml:space="preserve">             </w:t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="00404FDB">
        <w:rPr>
          <w:rFonts w:ascii="Arial" w:hAnsi="Arial" w:cs="Arial"/>
          <w:sz w:val="22"/>
          <w:szCs w:val="22"/>
        </w:rPr>
        <w:t>Podpis zakonitega zastopnika</w:t>
      </w:r>
    </w:p>
    <w:p w14:paraId="2167F923" w14:textId="77777777" w:rsidR="002C5107" w:rsidRPr="007B01D8" w:rsidRDefault="002C5107" w:rsidP="002C5107">
      <w:pPr>
        <w:rPr>
          <w:rFonts w:ascii="Arial" w:hAnsi="Arial" w:cs="Arial"/>
          <w:sz w:val="22"/>
          <w:szCs w:val="22"/>
        </w:rPr>
      </w:pPr>
    </w:p>
    <w:p w14:paraId="2CCD6F36" w14:textId="77777777" w:rsidR="002C5107" w:rsidRPr="007B01D8" w:rsidRDefault="002C5107" w:rsidP="002C5107">
      <w:pPr>
        <w:rPr>
          <w:rFonts w:ascii="Arial" w:hAnsi="Arial" w:cs="Arial"/>
          <w:sz w:val="22"/>
          <w:szCs w:val="22"/>
        </w:rPr>
      </w:pPr>
    </w:p>
    <w:p w14:paraId="603026A2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324701A6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69170D40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3464492F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0658705C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09DB3C90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5C92035A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68976C8F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142C9420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687BEABF" w14:textId="69C0A0D2" w:rsidR="002C5107" w:rsidRPr="007B01D8" w:rsidRDefault="002C5107" w:rsidP="00404FDB">
      <w:pPr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i/>
          <w:sz w:val="22"/>
          <w:szCs w:val="22"/>
        </w:rPr>
        <w:t>Obrazec morajo izpolniti vsa sodelujoča podjetja, zato se ga razmnoži.</w:t>
      </w:r>
      <w:r w:rsidR="00404FDB">
        <w:rPr>
          <w:rFonts w:ascii="Arial" w:hAnsi="Arial" w:cs="Arial"/>
          <w:i/>
          <w:sz w:val="22"/>
          <w:szCs w:val="22"/>
        </w:rPr>
        <w:t xml:space="preserve"> </w:t>
      </w:r>
      <w:r w:rsidRPr="007B01D8">
        <w:rPr>
          <w:rFonts w:ascii="Arial" w:hAnsi="Arial" w:cs="Arial"/>
          <w:sz w:val="22"/>
          <w:szCs w:val="22"/>
        </w:rPr>
        <w:t>Ta obrazec je sestavni del in priloga ponudbe, s katero se prijavljamo na razpis za izvedbo javnega naročila.</w:t>
      </w:r>
    </w:p>
    <w:sectPr w:rsidR="002C5107" w:rsidRPr="007B01D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FA483" w14:textId="77777777" w:rsidR="00166414" w:rsidRDefault="00166414">
      <w:r>
        <w:separator/>
      </w:r>
    </w:p>
  </w:endnote>
  <w:endnote w:type="continuationSeparator" w:id="0">
    <w:p w14:paraId="619236CD" w14:textId="77777777"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04829" w14:textId="3557E36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510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510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6"/>
      <w:gridCol w:w="4516"/>
    </w:tblGrid>
    <w:tr w:rsidR="00370866" w:rsidRPr="00A1445A" w14:paraId="0B27C75E" w14:textId="77777777" w:rsidTr="00A1445A">
      <w:tc>
        <w:tcPr>
          <w:tcW w:w="4605" w:type="dxa"/>
          <w:shd w:val="clear" w:color="auto" w:fill="auto"/>
        </w:tcPr>
        <w:p w14:paraId="751184EE" w14:textId="6D39CD9E" w:rsidR="005A785E" w:rsidRPr="00F32E6A" w:rsidRDefault="005A785E" w:rsidP="00D45892">
          <w:pPr>
            <w:rPr>
              <w:rFonts w:ascii="Arial" w:hAnsi="Arial" w:cs="Arial"/>
              <w:noProof/>
              <w:sz w:val="18"/>
              <w:szCs w:val="18"/>
            </w:rPr>
          </w:pPr>
        </w:p>
      </w:tc>
      <w:tc>
        <w:tcPr>
          <w:tcW w:w="4605" w:type="dxa"/>
          <w:shd w:val="clear" w:color="auto" w:fill="auto"/>
        </w:tcPr>
        <w:p w14:paraId="3C25A495" w14:textId="77777777"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</w:tbl>
  <w:p w14:paraId="10180F75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7CB29" w14:textId="77777777" w:rsidR="00166414" w:rsidRDefault="00166414">
      <w:r>
        <w:separator/>
      </w:r>
    </w:p>
  </w:footnote>
  <w:footnote w:type="continuationSeparator" w:id="0">
    <w:p w14:paraId="6EBD9756" w14:textId="77777777"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18BBB" w14:textId="6447E0D9" w:rsidR="00370866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489D719" w14:textId="77777777" w:rsidR="00D635DA" w:rsidRPr="00FC6CF0" w:rsidRDefault="00D635DA" w:rsidP="00001218">
    <w:pPr>
      <w:pStyle w:val="Glava"/>
      <w:rPr>
        <w:rFonts w:ascii="Arial" w:hAnsi="Arial" w:cs="Arial"/>
        <w:sz w:val="2"/>
        <w:szCs w:val="2"/>
      </w:rPr>
    </w:pPr>
  </w:p>
  <w:tbl>
    <w:tblPr>
      <w:tblW w:w="9232" w:type="dxa"/>
      <w:tblInd w:w="3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635DA" w:rsidRPr="00D635DA" w14:paraId="78B142E3" w14:textId="77777777" w:rsidTr="00C0588E">
      <w:tc>
        <w:tcPr>
          <w:tcW w:w="4039" w:type="dxa"/>
          <w:shd w:val="clear" w:color="auto" w:fill="auto"/>
        </w:tcPr>
        <w:p w14:paraId="4843E856" w14:textId="77777777" w:rsidR="00D635DA" w:rsidRPr="00D635DA" w:rsidRDefault="00D635DA" w:rsidP="00D635DA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70350E98" w14:textId="77777777" w:rsidR="00D635DA" w:rsidRPr="00D635DA" w:rsidRDefault="00D635DA" w:rsidP="00D635DA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3E7DD7E0" w14:textId="77777777" w:rsidR="00D635DA" w:rsidRPr="00D635DA" w:rsidRDefault="00D635DA" w:rsidP="00D635DA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7CCF938C" w14:textId="77777777" w:rsidR="00D635DA" w:rsidRPr="00D635DA" w:rsidRDefault="00D635DA" w:rsidP="00D635D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425C66A2" w14:textId="77777777" w:rsidR="00D635DA" w:rsidRPr="00D635DA" w:rsidRDefault="00D635DA" w:rsidP="00D635D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D635DA">
            <w:rPr>
              <w:rFonts w:ascii="Arial" w:hAnsi="Arial" w:cs="Arial"/>
              <w:color w:val="000000"/>
              <w:spacing w:val="-2"/>
              <w:sz w:val="22"/>
              <w:szCs w:val="22"/>
            </w:rPr>
            <w:t>Slovenija</w:t>
          </w:r>
        </w:p>
      </w:tc>
      <w:tc>
        <w:tcPr>
          <w:tcW w:w="1418" w:type="dxa"/>
          <w:shd w:val="clear" w:color="auto" w:fill="auto"/>
        </w:tcPr>
        <w:p w14:paraId="6DDA2998" w14:textId="77777777" w:rsidR="00D635DA" w:rsidRPr="00D635DA" w:rsidRDefault="00D635DA" w:rsidP="00D635DA">
          <w:pPr>
            <w:jc w:val="center"/>
            <w:rPr>
              <w:rFonts w:ascii="Arial" w:hAnsi="Arial" w:cs="Arial"/>
              <w:color w:val="000000"/>
            </w:rPr>
          </w:pPr>
          <w:r w:rsidRPr="00D635D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436005A3" wp14:editId="55C50BC4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shd w:val="clear" w:color="auto" w:fill="auto"/>
          <w:vAlign w:val="bottom"/>
        </w:tcPr>
        <w:p w14:paraId="657A96C4" w14:textId="77777777" w:rsidR="00D635DA" w:rsidRPr="00D635DA" w:rsidRDefault="00D635DA" w:rsidP="00D635DA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z w:val="22"/>
              <w:szCs w:val="22"/>
            </w:rPr>
            <w:tab/>
            <w:t xml:space="preserve">T: </w:t>
          </w:r>
          <w:r w:rsidRPr="00D635DA">
            <w:rPr>
              <w:rFonts w:ascii="Arial" w:hAnsi="Arial" w:cs="Arial"/>
              <w:color w:val="000000"/>
              <w:spacing w:val="-8"/>
              <w:sz w:val="22"/>
              <w:szCs w:val="22"/>
            </w:rPr>
            <w:t>+386 (0) 1 589 73 00</w:t>
          </w:r>
        </w:p>
        <w:p w14:paraId="2AF6C26F" w14:textId="77777777" w:rsidR="00D635DA" w:rsidRPr="00D635DA" w:rsidRDefault="00D635DA" w:rsidP="00D635DA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z w:val="22"/>
              <w:szCs w:val="22"/>
            </w:rPr>
            <w:tab/>
            <w:t xml:space="preserve">E: </w:t>
          </w:r>
          <w:hyperlink r:id="rId2" w:history="1">
            <w:r w:rsidRPr="00D635DA">
              <w:rPr>
                <w:rStyle w:val="Hiperpovezava"/>
                <w:rFonts w:ascii="Arial" w:hAnsi="Arial" w:cs="Arial"/>
                <w:sz w:val="22"/>
                <w:szCs w:val="22"/>
              </w:rPr>
              <w:t>info@dbr.si</w:t>
            </w:r>
          </w:hyperlink>
        </w:p>
        <w:p w14:paraId="578DDF02" w14:textId="77777777" w:rsidR="00D635DA" w:rsidRPr="00D635DA" w:rsidRDefault="00D635DA" w:rsidP="00D635DA">
          <w:pPr>
            <w:tabs>
              <w:tab w:val="left" w:pos="1309"/>
            </w:tabs>
            <w:rPr>
              <w:rFonts w:ascii="Arial" w:hAnsi="Arial" w:cs="Arial"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z w:val="22"/>
              <w:szCs w:val="22"/>
            </w:rPr>
            <w:tab/>
            <w:t xml:space="preserve">H: </w:t>
          </w:r>
          <w:hyperlink r:id="rId3" w:history="1">
            <w:r w:rsidRPr="00D635DA">
              <w:rPr>
                <w:rStyle w:val="Hiperpovezava"/>
                <w:rFonts w:ascii="Arial" w:hAnsi="Arial" w:cs="Arial"/>
                <w:sz w:val="22"/>
                <w:szCs w:val="22"/>
              </w:rPr>
              <w:t>www.dbr.si</w:t>
            </w:r>
          </w:hyperlink>
        </w:p>
      </w:tc>
    </w:tr>
  </w:tbl>
  <w:p w14:paraId="7ADA703A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55ECC"/>
    <w:multiLevelType w:val="hybridMultilevel"/>
    <w:tmpl w:val="06A40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1EE0"/>
    <w:rsid w:val="00025227"/>
    <w:rsid w:val="000258B8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15AA"/>
    <w:rsid w:val="001247A2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C18DB"/>
    <w:rsid w:val="001D16E0"/>
    <w:rsid w:val="001D5C6C"/>
    <w:rsid w:val="001D694D"/>
    <w:rsid w:val="001E2183"/>
    <w:rsid w:val="001E79A6"/>
    <w:rsid w:val="001F6F0F"/>
    <w:rsid w:val="0020233B"/>
    <w:rsid w:val="002203AB"/>
    <w:rsid w:val="00220EF2"/>
    <w:rsid w:val="00227FB0"/>
    <w:rsid w:val="00231CFA"/>
    <w:rsid w:val="00233993"/>
    <w:rsid w:val="00234699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36C4"/>
    <w:rsid w:val="002A6A46"/>
    <w:rsid w:val="002B28E0"/>
    <w:rsid w:val="002B656F"/>
    <w:rsid w:val="002C3708"/>
    <w:rsid w:val="002C5107"/>
    <w:rsid w:val="002C5C7E"/>
    <w:rsid w:val="002D2B69"/>
    <w:rsid w:val="002D47B2"/>
    <w:rsid w:val="002D6A3C"/>
    <w:rsid w:val="002E1329"/>
    <w:rsid w:val="002E2FD3"/>
    <w:rsid w:val="002E6B63"/>
    <w:rsid w:val="002E7530"/>
    <w:rsid w:val="002F0041"/>
    <w:rsid w:val="002F68A9"/>
    <w:rsid w:val="00301033"/>
    <w:rsid w:val="003034F4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A621F"/>
    <w:rsid w:val="003B27B4"/>
    <w:rsid w:val="003B36FC"/>
    <w:rsid w:val="003C0B6A"/>
    <w:rsid w:val="003C485B"/>
    <w:rsid w:val="003D1272"/>
    <w:rsid w:val="003E4CFC"/>
    <w:rsid w:val="003E5C55"/>
    <w:rsid w:val="003F0DE7"/>
    <w:rsid w:val="003F3D57"/>
    <w:rsid w:val="003F4DE6"/>
    <w:rsid w:val="00404FDB"/>
    <w:rsid w:val="00406373"/>
    <w:rsid w:val="0041347C"/>
    <w:rsid w:val="0043532D"/>
    <w:rsid w:val="00444FBA"/>
    <w:rsid w:val="00445049"/>
    <w:rsid w:val="004527D6"/>
    <w:rsid w:val="00455EB9"/>
    <w:rsid w:val="004720C5"/>
    <w:rsid w:val="0047643E"/>
    <w:rsid w:val="004801D0"/>
    <w:rsid w:val="00495278"/>
    <w:rsid w:val="00496BB4"/>
    <w:rsid w:val="004A0508"/>
    <w:rsid w:val="004B065E"/>
    <w:rsid w:val="004B1953"/>
    <w:rsid w:val="004C00E2"/>
    <w:rsid w:val="004D6B75"/>
    <w:rsid w:val="004F7C1C"/>
    <w:rsid w:val="0050462E"/>
    <w:rsid w:val="005120EC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64649"/>
    <w:rsid w:val="005724B4"/>
    <w:rsid w:val="005753D9"/>
    <w:rsid w:val="0058209B"/>
    <w:rsid w:val="0058399F"/>
    <w:rsid w:val="00590F1F"/>
    <w:rsid w:val="005A3197"/>
    <w:rsid w:val="005A785E"/>
    <w:rsid w:val="005B253B"/>
    <w:rsid w:val="005B3910"/>
    <w:rsid w:val="005C4C41"/>
    <w:rsid w:val="005C6ACB"/>
    <w:rsid w:val="005C71B5"/>
    <w:rsid w:val="005C7E8F"/>
    <w:rsid w:val="005D7E01"/>
    <w:rsid w:val="005F0710"/>
    <w:rsid w:val="005F1763"/>
    <w:rsid w:val="005F18A6"/>
    <w:rsid w:val="005F751D"/>
    <w:rsid w:val="00607006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807E9"/>
    <w:rsid w:val="006A092D"/>
    <w:rsid w:val="006B4E2A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75F8D"/>
    <w:rsid w:val="00780396"/>
    <w:rsid w:val="0078319E"/>
    <w:rsid w:val="00783525"/>
    <w:rsid w:val="007A38FA"/>
    <w:rsid w:val="007B01D8"/>
    <w:rsid w:val="007B40B9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0677E"/>
    <w:rsid w:val="00913CF8"/>
    <w:rsid w:val="00945B2B"/>
    <w:rsid w:val="00946104"/>
    <w:rsid w:val="009514DD"/>
    <w:rsid w:val="0095198A"/>
    <w:rsid w:val="00951A20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3CA3"/>
    <w:rsid w:val="00A1445A"/>
    <w:rsid w:val="00A17542"/>
    <w:rsid w:val="00A22650"/>
    <w:rsid w:val="00A3063E"/>
    <w:rsid w:val="00A33BE0"/>
    <w:rsid w:val="00A515E0"/>
    <w:rsid w:val="00A57325"/>
    <w:rsid w:val="00A72BE9"/>
    <w:rsid w:val="00A75802"/>
    <w:rsid w:val="00A83E62"/>
    <w:rsid w:val="00A92149"/>
    <w:rsid w:val="00AA2F1C"/>
    <w:rsid w:val="00AB1522"/>
    <w:rsid w:val="00AB1B08"/>
    <w:rsid w:val="00AB3346"/>
    <w:rsid w:val="00AB4674"/>
    <w:rsid w:val="00AC0734"/>
    <w:rsid w:val="00AC72E5"/>
    <w:rsid w:val="00AD3618"/>
    <w:rsid w:val="00AE261B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873DD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4CEA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146F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5892"/>
    <w:rsid w:val="00D46BFC"/>
    <w:rsid w:val="00D579F3"/>
    <w:rsid w:val="00D635DA"/>
    <w:rsid w:val="00D63BF2"/>
    <w:rsid w:val="00D676B1"/>
    <w:rsid w:val="00D707B4"/>
    <w:rsid w:val="00D72085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C7A16"/>
    <w:rsid w:val="00DD35BA"/>
    <w:rsid w:val="00DF116B"/>
    <w:rsid w:val="00DF29DA"/>
    <w:rsid w:val="00DF3D50"/>
    <w:rsid w:val="00E029F3"/>
    <w:rsid w:val="00E02C2C"/>
    <w:rsid w:val="00E0340C"/>
    <w:rsid w:val="00E05AAC"/>
    <w:rsid w:val="00E061A3"/>
    <w:rsid w:val="00E2525E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1F38"/>
    <w:rsid w:val="00EA7B9C"/>
    <w:rsid w:val="00EB0DA9"/>
    <w:rsid w:val="00EB1D57"/>
    <w:rsid w:val="00EB2D9D"/>
    <w:rsid w:val="00EC6E72"/>
    <w:rsid w:val="00EE7F32"/>
    <w:rsid w:val="00EF0493"/>
    <w:rsid w:val="00EF1787"/>
    <w:rsid w:val="00EF18FD"/>
    <w:rsid w:val="00F016C7"/>
    <w:rsid w:val="00F0300D"/>
    <w:rsid w:val="00F0401D"/>
    <w:rsid w:val="00F07649"/>
    <w:rsid w:val="00F21B47"/>
    <w:rsid w:val="00F267C9"/>
    <w:rsid w:val="00F27435"/>
    <w:rsid w:val="00F32E6A"/>
    <w:rsid w:val="00F41606"/>
    <w:rsid w:val="00F42EA0"/>
    <w:rsid w:val="00F51F53"/>
    <w:rsid w:val="00F52A52"/>
    <w:rsid w:val="00F60526"/>
    <w:rsid w:val="00F641CD"/>
    <w:rsid w:val="00F65355"/>
    <w:rsid w:val="00F70BB8"/>
    <w:rsid w:val="00F71C13"/>
    <w:rsid w:val="00F758D0"/>
    <w:rsid w:val="00F766D5"/>
    <w:rsid w:val="00F808F1"/>
    <w:rsid w:val="00F80E42"/>
    <w:rsid w:val="00F92D1D"/>
    <w:rsid w:val="00F94B26"/>
    <w:rsid w:val="00FA340B"/>
    <w:rsid w:val="00FA493D"/>
    <w:rsid w:val="00FA6276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,"/>
  <w:listSeparator w:val=";"/>
  <w14:docId w14:val="0EEF78DE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FA6276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276"/>
    <w:rPr>
      <w:i/>
      <w:color w:val="000000"/>
    </w:rPr>
  </w:style>
  <w:style w:type="paragraph" w:styleId="Telobesedila3">
    <w:name w:val="Body Text 3"/>
    <w:basedOn w:val="Navaden"/>
    <w:link w:val="Telobesedila3Znak"/>
    <w:rsid w:val="00FA6276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76"/>
    <w:rPr>
      <w:rFonts w:ascii="Arial" w:hAnsi="Arial"/>
      <w:sz w:val="16"/>
      <w:szCs w:val="16"/>
    </w:rPr>
  </w:style>
  <w:style w:type="paragraph" w:styleId="Telobesedila">
    <w:name w:val="Body Text"/>
    <w:basedOn w:val="Navaden"/>
    <w:link w:val="TelobesedilaZnak"/>
    <w:semiHidden/>
    <w:unhideWhenUsed/>
    <w:rsid w:val="002C510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semiHidden/>
    <w:rsid w:val="002C5107"/>
    <w:rPr>
      <w:sz w:val="24"/>
      <w:szCs w:val="24"/>
    </w:rPr>
  </w:style>
  <w:style w:type="character" w:customStyle="1" w:styleId="Naslov1Znak">
    <w:name w:val="Naslov 1 Znak"/>
    <w:link w:val="Naslov1"/>
    <w:rsid w:val="002C5107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3" ma:contentTypeDescription="Ustvari nov dokument." ma:contentTypeScope="" ma:versionID="66326c09f500cbe70f5a424121395ac8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d1c5e788adea913d637fa20467862e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D63331-06D6-4116-9EEC-901D19351F2D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DA1D40-6E71-4C62-AB21-4E071FB9C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563669-BEEE-438B-8D2C-E35C1C1D71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C3DCD1-553F-4327-B5A5-B180ED482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24</TotalTime>
  <Pages>1</Pages>
  <Words>115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1079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Irena HORVAT</cp:lastModifiedBy>
  <cp:revision>29</cp:revision>
  <cp:lastPrinted>2020-07-16T09:54:00Z</cp:lastPrinted>
  <dcterms:created xsi:type="dcterms:W3CDTF">2020-11-03T11:27:00Z</dcterms:created>
  <dcterms:modified xsi:type="dcterms:W3CDTF">2022-03-18T10:32:00Z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</Properties>
</file>